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北京市大兴区黄村镇市民活动中心</w:t>
      </w:r>
    </w:p>
    <w:p>
      <w:pPr>
        <w:jc w:val="both"/>
        <w:rPr>
          <w:rFonts w:hint="eastAsia" w:eastAsia="宋体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——黄村镇公共文化服务中心运营费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项目申报单位（科室）：黄村镇市民活动中心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主管部门（区直或镇）：黄村镇人民政府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黄村镇公共文化服务中心运营费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市民活动中心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黄村镇人民政府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刘冠林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18600005854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文化体育与传媒支出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其他政府购买服务类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2010199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是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项目申报理由：</w:t>
            </w:r>
          </w:p>
          <w:p>
            <w:pPr>
              <w:ind w:firstLine="480" w:firstLineChars="20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为打造黄村文化品牌的重要阵地，整合文化资源、引入文化名家、形成文化名片、带动文化产业，发挥聚集效应，提升文化产业发展的核心竞争力。</w:t>
            </w:r>
          </w:p>
          <w:p>
            <w:pPr>
              <w:ind w:firstLine="480" w:firstLineChars="20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主要内容：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  委托第三方社会组织对黄村镇公共文化服务中心进行日常运营。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绩效目标：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   </w:t>
            </w:r>
            <w:bookmarkStart w:id="0" w:name="_GoBack"/>
            <w:bookmarkEnd w:id="0"/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打造黄村文化品牌的重要阵地，整合文化资源，提升公众参与度和享受度，为人民群众提供更好的文化服务。</w:t>
            </w: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  <w:sectPr>
          <w:pgSz w:w="11906" w:h="16838"/>
          <w:pgMar w:top="1440" w:right="1800" w:bottom="1095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单位：市民活动中心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黄村镇公共文化服务中心运营费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镇财政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70</w:t>
            </w: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sectPr>
      <w:pgSz w:w="16838" w:h="11906" w:orient="landscape"/>
      <w:pgMar w:top="1803" w:right="1440" w:bottom="1803" w:left="1095" w:header="851" w:footer="992" w:gutter="0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34B53ED7"/>
    <w:rsid w:val="00125AA7"/>
    <w:rsid w:val="009B752B"/>
    <w:rsid w:val="029403CC"/>
    <w:rsid w:val="02B81885"/>
    <w:rsid w:val="035B0CFF"/>
    <w:rsid w:val="060E737E"/>
    <w:rsid w:val="07E36A62"/>
    <w:rsid w:val="08882010"/>
    <w:rsid w:val="096353FB"/>
    <w:rsid w:val="0A5D4D63"/>
    <w:rsid w:val="0A6C7ABE"/>
    <w:rsid w:val="0A93654B"/>
    <w:rsid w:val="0AF7560D"/>
    <w:rsid w:val="0CFC11DA"/>
    <w:rsid w:val="0D0962F1"/>
    <w:rsid w:val="0D521BE9"/>
    <w:rsid w:val="0D7B2DAD"/>
    <w:rsid w:val="0E957D2A"/>
    <w:rsid w:val="0FFB40C6"/>
    <w:rsid w:val="11655896"/>
    <w:rsid w:val="121008F5"/>
    <w:rsid w:val="123D5579"/>
    <w:rsid w:val="13F73D10"/>
    <w:rsid w:val="147A4E10"/>
    <w:rsid w:val="17452D25"/>
    <w:rsid w:val="183304C3"/>
    <w:rsid w:val="18FC210A"/>
    <w:rsid w:val="1B4C3F58"/>
    <w:rsid w:val="1B7C6CA6"/>
    <w:rsid w:val="1DF715B8"/>
    <w:rsid w:val="1E841110"/>
    <w:rsid w:val="1E9C7B48"/>
    <w:rsid w:val="23135718"/>
    <w:rsid w:val="24D60E85"/>
    <w:rsid w:val="25B11864"/>
    <w:rsid w:val="263A6096"/>
    <w:rsid w:val="298869B1"/>
    <w:rsid w:val="29B661FB"/>
    <w:rsid w:val="2A3967D5"/>
    <w:rsid w:val="2AA7058B"/>
    <w:rsid w:val="2B5946AE"/>
    <w:rsid w:val="2B6504C0"/>
    <w:rsid w:val="2BE27A8A"/>
    <w:rsid w:val="2D943203"/>
    <w:rsid w:val="2F471EE1"/>
    <w:rsid w:val="2FB1304E"/>
    <w:rsid w:val="308113CB"/>
    <w:rsid w:val="310D549E"/>
    <w:rsid w:val="314A536E"/>
    <w:rsid w:val="3297178C"/>
    <w:rsid w:val="32C259B5"/>
    <w:rsid w:val="3332198B"/>
    <w:rsid w:val="34B53ED7"/>
    <w:rsid w:val="39010E11"/>
    <w:rsid w:val="39FA26AE"/>
    <w:rsid w:val="39FC5BB1"/>
    <w:rsid w:val="3A107FD3"/>
    <w:rsid w:val="3ABC01EE"/>
    <w:rsid w:val="3B653AFE"/>
    <w:rsid w:val="3EA62CD7"/>
    <w:rsid w:val="40882E6C"/>
    <w:rsid w:val="42020031"/>
    <w:rsid w:val="422C131F"/>
    <w:rsid w:val="42BB4372"/>
    <w:rsid w:val="44BD0353"/>
    <w:rsid w:val="464B42E2"/>
    <w:rsid w:val="4737413A"/>
    <w:rsid w:val="47480D01"/>
    <w:rsid w:val="479123FB"/>
    <w:rsid w:val="49881230"/>
    <w:rsid w:val="4CC9608F"/>
    <w:rsid w:val="4D3F0047"/>
    <w:rsid w:val="4D5F637E"/>
    <w:rsid w:val="4F815F87"/>
    <w:rsid w:val="5181369F"/>
    <w:rsid w:val="51CE23C5"/>
    <w:rsid w:val="526B5AC6"/>
    <w:rsid w:val="53FD045B"/>
    <w:rsid w:val="548F2D25"/>
    <w:rsid w:val="5536145D"/>
    <w:rsid w:val="56052DAF"/>
    <w:rsid w:val="566E6F5B"/>
    <w:rsid w:val="59467262"/>
    <w:rsid w:val="5C4A34F9"/>
    <w:rsid w:val="5DA96938"/>
    <w:rsid w:val="5FDD0819"/>
    <w:rsid w:val="61725956"/>
    <w:rsid w:val="61C144EF"/>
    <w:rsid w:val="639962F3"/>
    <w:rsid w:val="63AB60FE"/>
    <w:rsid w:val="651C2939"/>
    <w:rsid w:val="65F963DF"/>
    <w:rsid w:val="67075286"/>
    <w:rsid w:val="671F01BE"/>
    <w:rsid w:val="685E30C9"/>
    <w:rsid w:val="6AFC0F74"/>
    <w:rsid w:val="6B651B71"/>
    <w:rsid w:val="6D535020"/>
    <w:rsid w:val="6D8948F2"/>
    <w:rsid w:val="6F333FFC"/>
    <w:rsid w:val="6F682265"/>
    <w:rsid w:val="704F6D52"/>
    <w:rsid w:val="71062FFD"/>
    <w:rsid w:val="72860D0F"/>
    <w:rsid w:val="72900D11"/>
    <w:rsid w:val="7393362B"/>
    <w:rsid w:val="73D773B7"/>
    <w:rsid w:val="75A2558A"/>
    <w:rsid w:val="76466098"/>
    <w:rsid w:val="77771C8D"/>
    <w:rsid w:val="778A0CAD"/>
    <w:rsid w:val="7A8C6919"/>
    <w:rsid w:val="7A9D56C8"/>
    <w:rsid w:val="7C8D7F4E"/>
    <w:rsid w:val="7D2B6CA6"/>
    <w:rsid w:val="7DED2A2D"/>
    <w:rsid w:val="7EC168C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2018-11-07T05:53:00Z</cp:lastPrinted>
  <dcterms:modified xsi:type="dcterms:W3CDTF">2024-09-14T08:02:46Z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